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2CAD0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CAVENDICHE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370B45E9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Melford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 Fuller.</w:t>
      </w:r>
    </w:p>
    <w:p w14:paraId="4685C5E6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05E29F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D3ADFA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William Broom of London, grocer(q.v.), brought a plaint of debt against him,</w:t>
      </w:r>
    </w:p>
    <w:p w14:paraId="5CC61CD8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Hadstoke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Whitehode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 and John</w:t>
      </w:r>
    </w:p>
    <w:p w14:paraId="374D802F" w14:textId="77777777" w:rsidR="006F3189" w:rsidRDefault="006F3189" w:rsidP="006F3189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Genet of Ipswich(q.v.).</w:t>
      </w:r>
    </w:p>
    <w:p w14:paraId="333B4C43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E9813B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0F7493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F7F176" w14:textId="77777777" w:rsidR="006F3189" w:rsidRDefault="006F3189" w:rsidP="006F31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August 2022</w:t>
      </w:r>
    </w:p>
    <w:p w14:paraId="69473237" w14:textId="77777777" w:rsidR="00BA00AB" w:rsidRPr="006F3189" w:rsidRDefault="00BA00AB" w:rsidP="006F3189"/>
    <w:sectPr w:rsidR="00BA00AB" w:rsidRPr="006F31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B642" w14:textId="77777777" w:rsidR="006F3189" w:rsidRDefault="006F3189" w:rsidP="009139A6">
      <w:r>
        <w:separator/>
      </w:r>
    </w:p>
  </w:endnote>
  <w:endnote w:type="continuationSeparator" w:id="0">
    <w:p w14:paraId="3E33A620" w14:textId="77777777" w:rsidR="006F3189" w:rsidRDefault="006F31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0B5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3C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50C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49C2" w14:textId="77777777" w:rsidR="006F3189" w:rsidRDefault="006F3189" w:rsidP="009139A6">
      <w:r>
        <w:separator/>
      </w:r>
    </w:p>
  </w:footnote>
  <w:footnote w:type="continuationSeparator" w:id="0">
    <w:p w14:paraId="18441D2B" w14:textId="77777777" w:rsidR="006F3189" w:rsidRDefault="006F31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480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7A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10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189"/>
    <w:rsid w:val="000666E0"/>
    <w:rsid w:val="002510B7"/>
    <w:rsid w:val="005C130B"/>
    <w:rsid w:val="006F318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0305A"/>
  <w15:chartTrackingRefBased/>
  <w15:docId w15:val="{8B4996C2-8FB6-4AD5-8515-061DA225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31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2022-08-16T06:45:00Z</dcterms:created>
  <dcterms:modified xsi:type="dcterms:W3CDTF">2022-08-16T06:46:00Z</dcterms:modified>
</cp:coreProperties>
</file>